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C4336" w:rsidRDefault="00BB0A39" w:rsidP="00BB0A39">
      <w:pPr>
        <w:pStyle w:val="Titre"/>
        <w:jc w:val="center"/>
        <w:rPr>
          <w:b/>
          <w:sz w:val="48"/>
          <w:u w:val="single"/>
        </w:rPr>
      </w:pPr>
      <w:bookmarkStart w:id="0" w:name="_GoBack"/>
      <w:r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 wp14:anchorId="4FDC75BC" wp14:editId="579D8855">
            <wp:simplePos x="0" y="0"/>
            <wp:positionH relativeFrom="column">
              <wp:posOffset>147955</wp:posOffset>
            </wp:positionH>
            <wp:positionV relativeFrom="paragraph">
              <wp:posOffset>633095</wp:posOffset>
            </wp:positionV>
            <wp:extent cx="4642485" cy="8254365"/>
            <wp:effectExtent l="0" t="0" r="5715" b="0"/>
            <wp:wrapTopAndBottom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71116_112629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2485" cy="8254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Pr="00BB0A39">
        <w:rPr>
          <w:b/>
          <w:sz w:val="48"/>
          <w:u w:val="single"/>
        </w:rPr>
        <w:t>Images chaudière bâtiment 22 Brumenard</w:t>
      </w:r>
    </w:p>
    <w:p w:rsidR="00BB0A39" w:rsidRPr="00BB0A39" w:rsidRDefault="00BB0A39" w:rsidP="00BB0A39">
      <w:r>
        <w:rPr>
          <w:noProof/>
          <w:lang w:eastAsia="fr-FR"/>
        </w:rPr>
        <w:lastRenderedPageBreak/>
        <w:drawing>
          <wp:inline distT="0" distB="0" distL="0" distR="0">
            <wp:extent cx="5001895" cy="8892540"/>
            <wp:effectExtent l="0" t="0" r="8255" b="381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171116_11260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1895" cy="889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lastRenderedPageBreak/>
        <w:drawing>
          <wp:inline distT="0" distB="0" distL="0" distR="0">
            <wp:extent cx="5001895" cy="8892540"/>
            <wp:effectExtent l="0" t="0" r="8255" b="381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71116_112550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1895" cy="889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lastRenderedPageBreak/>
        <w:drawing>
          <wp:inline distT="0" distB="0" distL="0" distR="0">
            <wp:extent cx="5760720" cy="3240405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171116_112536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lastRenderedPageBreak/>
        <w:drawing>
          <wp:inline distT="0" distB="0" distL="0" distR="0">
            <wp:extent cx="5001895" cy="8892540"/>
            <wp:effectExtent l="0" t="0" r="8255" b="381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171116_11252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1895" cy="889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lastRenderedPageBreak/>
        <w:drawing>
          <wp:inline distT="0" distB="0" distL="0" distR="0">
            <wp:extent cx="5001895" cy="8892540"/>
            <wp:effectExtent l="0" t="0" r="8255" b="381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171116_112517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1895" cy="889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B0A39" w:rsidRPr="00BB0A3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6BA9"/>
    <w:rsid w:val="002C4336"/>
    <w:rsid w:val="006C6BA9"/>
    <w:rsid w:val="00BB0A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E80867"/>
  <w15:chartTrackingRefBased/>
  <w15:docId w15:val="{47EBB475-E224-4605-853E-347634EB48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BB0A39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BB0A39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E32A7DB29680F45A20220028645011B" ma:contentTypeVersion="17" ma:contentTypeDescription="Crée un document." ma:contentTypeScope="" ma:versionID="b5e8239ea83fffb072809c1402f392ba">
  <xsd:schema xmlns:xsd="http://www.w3.org/2001/XMLSchema" xmlns:xs="http://www.w3.org/2001/XMLSchema" xmlns:p="http://schemas.microsoft.com/office/2006/metadata/properties" xmlns:ns2="2f4bff47-bdd6-4a7c-b0c7-3fc1d6bb80cc" xmlns:ns3="b182f722-43de-4096-bece-0dcbc3227fb2" targetNamespace="http://schemas.microsoft.com/office/2006/metadata/properties" ma:root="true" ma:fieldsID="5a3102b46c62af141aab503ed0693d00" ns2:_="" ns3:_="">
    <xsd:import namespace="2f4bff47-bdd6-4a7c-b0c7-3fc1d6bb80cc"/>
    <xsd:import namespace="b182f722-43de-4096-bece-0dcbc3227fb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OCR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4bff47-bdd6-4a7c-b0c7-3fc1d6bb80c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Balises d’images" ma:readOnly="false" ma:fieldId="{5cf76f15-5ced-4ddc-b409-7134ff3c332f}" ma:taxonomyMulti="true" ma:sspId="01c93e4e-0d48-4717-9149-c82c5fa6841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182f722-43de-4096-bece-0dcbc3227fb2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cbf7a7f7-c7ed-4f17-8aaf-0ce2b88db14e}" ma:internalName="TaxCatchAll" ma:showField="CatchAllData" ma:web="b182f722-43de-4096-bece-0dcbc3227fb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f4bff47-bdd6-4a7c-b0c7-3fc1d6bb80cc">
      <Terms xmlns="http://schemas.microsoft.com/office/infopath/2007/PartnerControls"/>
    </lcf76f155ced4ddcb4097134ff3c332f>
    <TaxCatchAll xmlns="b182f722-43de-4096-bece-0dcbc3227fb2" xsi:nil="true"/>
  </documentManagement>
</p:properties>
</file>

<file path=customXml/itemProps1.xml><?xml version="1.0" encoding="utf-8"?>
<ds:datastoreItem xmlns:ds="http://schemas.openxmlformats.org/officeDocument/2006/customXml" ds:itemID="{AC66CADC-04FA-4692-838D-FFF89B5DAFD4}"/>
</file>

<file path=customXml/itemProps2.xml><?xml version="1.0" encoding="utf-8"?>
<ds:datastoreItem xmlns:ds="http://schemas.openxmlformats.org/officeDocument/2006/customXml" ds:itemID="{DD18A028-3E25-4D37-95E7-511CD62491A9}"/>
</file>

<file path=customXml/itemProps3.xml><?xml version="1.0" encoding="utf-8"?>
<ds:datastoreItem xmlns:ds="http://schemas.openxmlformats.org/officeDocument/2006/customXml" ds:itemID="{AB446F9E-D045-49DE-B223-7CD7B0A30B4B}"/>
</file>

<file path=docProps/app.xml><?xml version="1.0" encoding="utf-8"?>
<Properties xmlns="http://schemas.openxmlformats.org/officeDocument/2006/extended-properties" xmlns:vt="http://schemas.openxmlformats.org/officeDocument/2006/docPropsVTypes">
  <Template>1AF3F4C5.dotm</Template>
  <TotalTime>7</TotalTime>
  <Pages>6</Pages>
  <Words>7</Words>
  <Characters>39</Characters>
  <Application>Microsoft Office Word</Application>
  <DocSecurity>0</DocSecurity>
  <Lines>1</Lines>
  <Paragraphs>1</Paragraphs>
  <ScaleCrop>false</ScaleCrop>
  <Company>CHS</Company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SBAI Ouidad</dc:creator>
  <cp:keywords/>
  <dc:description/>
  <cp:lastModifiedBy>SBAI Ouidad</cp:lastModifiedBy>
  <cp:revision>2</cp:revision>
  <dcterms:created xsi:type="dcterms:W3CDTF">2025-02-28T15:02:00Z</dcterms:created>
  <dcterms:modified xsi:type="dcterms:W3CDTF">2025-02-28T15:09:00Z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0x0101008E32A7DB29680F45A20220028645011B</vt:lpwstr>
  </property>
</Properties>
</file>